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0817E" w14:textId="17A0D8DD" w:rsidR="00F16BD3" w:rsidRDefault="00F16BD3" w:rsidP="00F16BD3">
      <w:pPr>
        <w:pStyle w:val="NoSpacing"/>
      </w:pPr>
      <w:r>
        <w:rPr>
          <w:u w:val="single"/>
        </w:rPr>
        <w:t>John KYLLOM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50</w:t>
      </w:r>
      <w:r>
        <w:t>)</w:t>
      </w:r>
    </w:p>
    <w:p w14:paraId="0944C9FE" w14:textId="77777777" w:rsidR="00F16BD3" w:rsidRDefault="00F16BD3" w:rsidP="00F16BD3">
      <w:pPr>
        <w:pStyle w:val="NoSpacing"/>
      </w:pPr>
      <w:r>
        <w:t>Rector of the church of the Virgin Mary, Middleton, Norfolk.</w:t>
      </w:r>
    </w:p>
    <w:p w14:paraId="2F05DBA2" w14:textId="77777777" w:rsidR="00F16BD3" w:rsidRDefault="00F16BD3" w:rsidP="00F16BD3">
      <w:pPr>
        <w:pStyle w:val="NoSpacing"/>
      </w:pPr>
    </w:p>
    <w:p w14:paraId="0EC79ED6" w14:textId="77777777" w:rsidR="00F16BD3" w:rsidRDefault="00F16BD3" w:rsidP="00F16BD3">
      <w:pPr>
        <w:pStyle w:val="NoSpacing"/>
      </w:pPr>
    </w:p>
    <w:p w14:paraId="1B252813" w14:textId="62D88363" w:rsidR="00F16BD3" w:rsidRDefault="00F16BD3" w:rsidP="00F16BD3">
      <w:pPr>
        <w:pStyle w:val="NoSpacing"/>
      </w:pPr>
      <w:r>
        <w:tab/>
        <w:t>1</w:t>
      </w:r>
      <w:r>
        <w:t>450</w:t>
      </w:r>
      <w:bookmarkStart w:id="0" w:name="_GoBack"/>
      <w:bookmarkEnd w:id="0"/>
      <w:r>
        <w:tab/>
        <w:t>He became Vicar.</w:t>
      </w:r>
    </w:p>
    <w:p w14:paraId="7B7F1A72" w14:textId="77777777" w:rsidR="00F16BD3" w:rsidRDefault="00F16BD3" w:rsidP="00F16BD3">
      <w:pPr>
        <w:pStyle w:val="NoSpacing"/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Middleton',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20-34.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http://www.british-history.ac.uk/topographical-hist-norfolk/vol9/pp20-34 [accessed 22 April 2019]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color w:val="333333"/>
          <w:shd w:val="clear" w:color="auto" w:fill="FFFFFF"/>
        </w:rPr>
        <w:t>)</w:t>
      </w:r>
      <w:proofErr w:type="gramEnd"/>
    </w:p>
    <w:p w14:paraId="5626746F" w14:textId="77777777" w:rsidR="00F16BD3" w:rsidRDefault="00F16BD3" w:rsidP="00F16BD3">
      <w:pPr>
        <w:pStyle w:val="NoSpacing"/>
      </w:pPr>
    </w:p>
    <w:p w14:paraId="1C4DAB41" w14:textId="77777777" w:rsidR="00F16BD3" w:rsidRDefault="00F16BD3" w:rsidP="00F16BD3">
      <w:pPr>
        <w:pStyle w:val="NoSpacing"/>
      </w:pPr>
    </w:p>
    <w:p w14:paraId="6AAFA9CA" w14:textId="77777777" w:rsidR="00F16BD3" w:rsidRPr="00E6423F" w:rsidRDefault="00F16BD3" w:rsidP="00F16BD3">
      <w:pPr>
        <w:pStyle w:val="NoSpacing"/>
      </w:pPr>
      <w:r>
        <w:t>22 April 2019</w:t>
      </w:r>
    </w:p>
    <w:p w14:paraId="587EC0F1" w14:textId="1DD46AC3" w:rsidR="006B2F86" w:rsidRPr="00F16BD3" w:rsidRDefault="00F16BD3" w:rsidP="00E71FC3">
      <w:pPr>
        <w:pStyle w:val="NoSpacing"/>
      </w:pPr>
    </w:p>
    <w:sectPr w:rsidR="006B2F86" w:rsidRPr="00F16BD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361D2" w14:textId="77777777" w:rsidR="00F16BD3" w:rsidRDefault="00F16BD3" w:rsidP="00E71FC3">
      <w:pPr>
        <w:spacing w:after="0" w:line="240" w:lineRule="auto"/>
      </w:pPr>
      <w:r>
        <w:separator/>
      </w:r>
    </w:p>
  </w:endnote>
  <w:endnote w:type="continuationSeparator" w:id="0">
    <w:p w14:paraId="40E6226E" w14:textId="77777777" w:rsidR="00F16BD3" w:rsidRDefault="00F16BD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04CC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EC13D6" w14:textId="77777777" w:rsidR="00F16BD3" w:rsidRDefault="00F16BD3" w:rsidP="00E71FC3">
      <w:pPr>
        <w:spacing w:after="0" w:line="240" w:lineRule="auto"/>
      </w:pPr>
      <w:r>
        <w:separator/>
      </w:r>
    </w:p>
  </w:footnote>
  <w:footnote w:type="continuationSeparator" w:id="0">
    <w:p w14:paraId="36391BF1" w14:textId="77777777" w:rsidR="00F16BD3" w:rsidRDefault="00F16BD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BD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1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0A21D"/>
  <w15:chartTrackingRefBased/>
  <w15:docId w15:val="{E8D25AF5-AC43-46B1-8CDA-6D246FD52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F16BD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2019-04-22T18:09:00Z</dcterms:created>
  <dcterms:modified xsi:type="dcterms:W3CDTF">2019-04-22T18:10:00Z</dcterms:modified>
</cp:coreProperties>
</file>